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7FFAC" w14:textId="238CF737" w:rsidR="00832A6F" w:rsidRDefault="00A0074E" w:rsidP="00A0074E">
      <w:pPr>
        <w:pStyle w:val="3"/>
        <w:rPr>
          <w:b w:val="0"/>
          <w:sz w:val="16"/>
          <w:szCs w:val="16"/>
        </w:rPr>
      </w:pPr>
      <w:r>
        <w:rPr>
          <w:noProof/>
          <w:sz w:val="32"/>
        </w:rPr>
        <w:drawing>
          <wp:inline distT="0" distB="0" distL="0" distR="0" wp14:anchorId="71F4B43F" wp14:editId="53B3C8BA">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5D883696" w14:textId="77777777" w:rsidR="00832A6F" w:rsidRDefault="00832A6F">
      <w:pPr>
        <w:pStyle w:val="3"/>
      </w:pPr>
      <w:r>
        <w:t>ΥΠΕΥΘΥΝΗ ΔΗΛΩΣΗ</w:t>
      </w:r>
    </w:p>
    <w:p w14:paraId="4DA2EECF" w14:textId="77777777" w:rsidR="00832A6F" w:rsidRDefault="00832A6F">
      <w:pPr>
        <w:pStyle w:val="3"/>
        <w:rPr>
          <w:sz w:val="24"/>
          <w:vertAlign w:val="superscript"/>
        </w:rPr>
      </w:pPr>
      <w:r>
        <w:t xml:space="preserve"> </w:t>
      </w:r>
      <w:r>
        <w:rPr>
          <w:sz w:val="24"/>
          <w:vertAlign w:val="superscript"/>
        </w:rPr>
        <w:t>(άρθρο 8 Ν.1599/1986)</w:t>
      </w:r>
    </w:p>
    <w:p w14:paraId="4F2B21C0" w14:textId="77777777" w:rsidR="00832A6F" w:rsidRDefault="00832A6F" w:rsidP="00BD0F1B">
      <w:pPr>
        <w:pStyle w:val="20"/>
        <w:pBdr>
          <w:left w:val="single" w:sz="4" w:space="0" w:color="auto"/>
          <w:right w:val="single" w:sz="4" w:space="23" w:color="auto"/>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477A8E7E" w14:textId="77777777" w:rsidR="00832A6F" w:rsidRDefault="00832A6F">
      <w:pP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334"/>
        <w:gridCol w:w="1275"/>
        <w:gridCol w:w="433"/>
        <w:gridCol w:w="720"/>
        <w:gridCol w:w="360"/>
        <w:gridCol w:w="720"/>
        <w:gridCol w:w="1028"/>
        <w:gridCol w:w="708"/>
        <w:gridCol w:w="604"/>
        <w:gridCol w:w="540"/>
        <w:gridCol w:w="1124"/>
      </w:tblGrid>
      <w:tr w:rsidR="00832A6F" w14:paraId="0DF738BC" w14:textId="77777777" w:rsidTr="00BD0F1B">
        <w:trPr>
          <w:cantSplit/>
          <w:trHeight w:val="418"/>
        </w:trPr>
        <w:tc>
          <w:tcPr>
            <w:tcW w:w="1368" w:type="dxa"/>
            <w:tcBorders>
              <w:right w:val="single" w:sz="4" w:space="0" w:color="auto"/>
            </w:tcBorders>
          </w:tcPr>
          <w:p w14:paraId="43B944E0" w14:textId="77777777" w:rsidR="00832A6F" w:rsidRPr="00373833" w:rsidRDefault="00832A6F" w:rsidP="00614686">
            <w:pPr>
              <w:spacing w:before="120" w:after="120"/>
              <w:ind w:right="-6878"/>
              <w:rPr>
                <w:rFonts w:ascii="Arial" w:hAnsi="Arial" w:cs="Arial"/>
                <w:sz w:val="20"/>
                <w:szCs w:val="20"/>
              </w:rPr>
            </w:pPr>
            <w:r w:rsidRPr="00373833">
              <w:rPr>
                <w:rFonts w:ascii="Arial" w:hAnsi="Arial" w:cs="Arial"/>
                <w:sz w:val="20"/>
                <w:szCs w:val="20"/>
              </w:rPr>
              <w:t>ΠΡΟΣ</w:t>
            </w:r>
            <w:r w:rsidRPr="00373833">
              <w:rPr>
                <w:rFonts w:ascii="Arial" w:hAnsi="Arial" w:cs="Arial"/>
                <w:sz w:val="20"/>
                <w:szCs w:val="20"/>
                <w:vertAlign w:val="superscript"/>
              </w:rPr>
              <w:t>(1)</w:t>
            </w:r>
            <w:r w:rsidRPr="00373833">
              <w:rPr>
                <w:rFonts w:ascii="Arial" w:hAnsi="Arial" w:cs="Arial"/>
                <w:sz w:val="20"/>
                <w:szCs w:val="20"/>
              </w:rPr>
              <w:t>:</w:t>
            </w:r>
          </w:p>
        </w:tc>
        <w:tc>
          <w:tcPr>
            <w:tcW w:w="8833" w:type="dxa"/>
            <w:gridSpan w:val="13"/>
            <w:tcBorders>
              <w:top w:val="single" w:sz="4" w:space="0" w:color="auto"/>
              <w:left w:val="single" w:sz="4" w:space="0" w:color="auto"/>
              <w:bottom w:val="single" w:sz="4" w:space="0" w:color="auto"/>
              <w:right w:val="single" w:sz="4" w:space="0" w:color="auto"/>
            </w:tcBorders>
          </w:tcPr>
          <w:p w14:paraId="35941BB1" w14:textId="73516B87" w:rsidR="00832A6F" w:rsidRPr="00373833" w:rsidRDefault="00545C17" w:rsidP="00614686">
            <w:pPr>
              <w:spacing w:before="120" w:after="120"/>
              <w:ind w:right="-6878"/>
              <w:rPr>
                <w:rFonts w:ascii="Arial" w:hAnsi="Arial" w:cs="Arial"/>
                <w:sz w:val="20"/>
                <w:szCs w:val="20"/>
              </w:rPr>
            </w:pPr>
            <w:r w:rsidRPr="00373833">
              <w:rPr>
                <w:rFonts w:ascii="Arial" w:hAnsi="Arial" w:cs="Arial"/>
                <w:sz w:val="20"/>
                <w:szCs w:val="20"/>
              </w:rPr>
              <w:t>ΕΦΕΠΑΕ</w:t>
            </w:r>
          </w:p>
        </w:tc>
      </w:tr>
      <w:tr w:rsidR="00832A6F" w14:paraId="336A7D5C" w14:textId="77777777" w:rsidTr="00BD0F1B">
        <w:trPr>
          <w:cantSplit/>
          <w:trHeight w:val="418"/>
        </w:trPr>
        <w:tc>
          <w:tcPr>
            <w:tcW w:w="1368" w:type="dxa"/>
            <w:tcBorders>
              <w:right w:val="single" w:sz="4" w:space="0" w:color="auto"/>
            </w:tcBorders>
          </w:tcPr>
          <w:p w14:paraId="60483932"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Ο – Η Όνομα:</w:t>
            </w:r>
          </w:p>
        </w:tc>
        <w:tc>
          <w:tcPr>
            <w:tcW w:w="3749" w:type="dxa"/>
            <w:gridSpan w:val="6"/>
            <w:tcBorders>
              <w:top w:val="single" w:sz="4" w:space="0" w:color="auto"/>
              <w:left w:val="single" w:sz="4" w:space="0" w:color="auto"/>
              <w:bottom w:val="single" w:sz="4" w:space="0" w:color="auto"/>
              <w:right w:val="single" w:sz="4" w:space="0" w:color="auto"/>
            </w:tcBorders>
          </w:tcPr>
          <w:p w14:paraId="4DC71625" w14:textId="159710E2" w:rsidR="00832A6F" w:rsidRPr="009E0DAC" w:rsidRDefault="00832A6F" w:rsidP="00614686">
            <w:pPr>
              <w:spacing w:before="120" w:after="120"/>
              <w:ind w:right="-6878"/>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69A96141"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Επώνυμο:</w:t>
            </w:r>
          </w:p>
        </w:tc>
        <w:tc>
          <w:tcPr>
            <w:tcW w:w="4004" w:type="dxa"/>
            <w:gridSpan w:val="5"/>
            <w:tcBorders>
              <w:top w:val="single" w:sz="4" w:space="0" w:color="auto"/>
              <w:left w:val="single" w:sz="4" w:space="0" w:color="auto"/>
              <w:bottom w:val="single" w:sz="4" w:space="0" w:color="auto"/>
              <w:right w:val="single" w:sz="4" w:space="0" w:color="auto"/>
            </w:tcBorders>
          </w:tcPr>
          <w:p w14:paraId="2204F652" w14:textId="5F6F64DF" w:rsidR="00832A6F" w:rsidRPr="009E0DAC" w:rsidRDefault="00832A6F" w:rsidP="00614686">
            <w:pPr>
              <w:spacing w:before="120" w:after="120"/>
              <w:ind w:right="-6878"/>
              <w:rPr>
                <w:rFonts w:ascii="Arial" w:hAnsi="Arial" w:cs="Arial"/>
                <w:sz w:val="18"/>
                <w:szCs w:val="18"/>
              </w:rPr>
            </w:pPr>
          </w:p>
        </w:tc>
      </w:tr>
      <w:tr w:rsidR="00832A6F" w14:paraId="343CB030"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57F68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Όνομα και Επώνυμο Πατέρα: </w:t>
            </w:r>
          </w:p>
        </w:tc>
        <w:tc>
          <w:tcPr>
            <w:tcW w:w="7512" w:type="dxa"/>
            <w:gridSpan w:val="10"/>
            <w:tcBorders>
              <w:top w:val="single" w:sz="4" w:space="0" w:color="auto"/>
              <w:left w:val="single" w:sz="4" w:space="0" w:color="auto"/>
              <w:bottom w:val="single" w:sz="4" w:space="0" w:color="auto"/>
              <w:right w:val="single" w:sz="4" w:space="0" w:color="auto"/>
            </w:tcBorders>
          </w:tcPr>
          <w:p w14:paraId="24999D85" w14:textId="4F7DB6BF" w:rsidR="00832A6F" w:rsidRPr="009E0DAC" w:rsidRDefault="00832A6F" w:rsidP="00614686">
            <w:pPr>
              <w:spacing w:before="120" w:after="120"/>
              <w:rPr>
                <w:rFonts w:ascii="Arial" w:hAnsi="Arial" w:cs="Arial"/>
                <w:sz w:val="18"/>
                <w:szCs w:val="18"/>
              </w:rPr>
            </w:pPr>
          </w:p>
        </w:tc>
      </w:tr>
      <w:tr w:rsidR="00832A6F" w14:paraId="7792B829"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3FF6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Όνομα και Επώνυμο Μητέρας:</w:t>
            </w:r>
          </w:p>
        </w:tc>
        <w:tc>
          <w:tcPr>
            <w:tcW w:w="7512" w:type="dxa"/>
            <w:gridSpan w:val="10"/>
            <w:tcBorders>
              <w:top w:val="single" w:sz="4" w:space="0" w:color="auto"/>
              <w:left w:val="single" w:sz="4" w:space="0" w:color="auto"/>
              <w:bottom w:val="single" w:sz="4" w:space="0" w:color="auto"/>
              <w:right w:val="single" w:sz="4" w:space="0" w:color="auto"/>
            </w:tcBorders>
          </w:tcPr>
          <w:p w14:paraId="0BD14D64" w14:textId="24D8A145" w:rsidR="00832A6F" w:rsidRPr="009E0DAC" w:rsidRDefault="00832A6F" w:rsidP="00614686">
            <w:pPr>
              <w:spacing w:before="120" w:after="120"/>
              <w:rPr>
                <w:rFonts w:ascii="Arial" w:hAnsi="Arial" w:cs="Arial"/>
                <w:sz w:val="18"/>
                <w:szCs w:val="18"/>
              </w:rPr>
            </w:pPr>
          </w:p>
        </w:tc>
      </w:tr>
      <w:tr w:rsidR="00832A6F" w14:paraId="2DD49110" w14:textId="77777777" w:rsidTr="009E0DAC">
        <w:trPr>
          <w:cantSplit/>
          <w:trHeight w:val="416"/>
        </w:trPr>
        <w:tc>
          <w:tcPr>
            <w:tcW w:w="2689" w:type="dxa"/>
            <w:gridSpan w:val="4"/>
            <w:tcBorders>
              <w:top w:val="single" w:sz="4" w:space="0" w:color="auto"/>
              <w:left w:val="single" w:sz="4" w:space="0" w:color="auto"/>
              <w:bottom w:val="single" w:sz="4" w:space="0" w:color="auto"/>
              <w:right w:val="single" w:sz="4" w:space="0" w:color="auto"/>
            </w:tcBorders>
          </w:tcPr>
          <w:p w14:paraId="52AFFDFF" w14:textId="77777777" w:rsidR="00832A6F" w:rsidRPr="009E0DAC" w:rsidRDefault="00832A6F" w:rsidP="00614686">
            <w:pPr>
              <w:spacing w:before="120" w:after="120"/>
              <w:ind w:right="-2332"/>
              <w:rPr>
                <w:rFonts w:ascii="Arial" w:hAnsi="Arial" w:cs="Arial"/>
                <w:sz w:val="18"/>
                <w:szCs w:val="18"/>
              </w:rPr>
            </w:pPr>
            <w:r w:rsidRPr="009E0DAC">
              <w:rPr>
                <w:rFonts w:ascii="Arial" w:hAnsi="Arial" w:cs="Arial"/>
                <w:sz w:val="18"/>
                <w:szCs w:val="18"/>
              </w:rPr>
              <w:t>Ημερομηνία γέννησης</w:t>
            </w:r>
            <w:r w:rsidRPr="009E0DAC">
              <w:rPr>
                <w:rFonts w:ascii="Arial" w:hAnsi="Arial" w:cs="Arial"/>
                <w:sz w:val="18"/>
                <w:szCs w:val="18"/>
                <w:vertAlign w:val="superscript"/>
              </w:rPr>
              <w:t>(2)</w:t>
            </w:r>
            <w:r w:rsidRPr="009E0DAC">
              <w:rPr>
                <w:rFonts w:ascii="Arial" w:hAnsi="Arial" w:cs="Arial"/>
                <w:sz w:val="18"/>
                <w:szCs w:val="18"/>
              </w:rPr>
              <w:t xml:space="preserve">: </w:t>
            </w:r>
          </w:p>
        </w:tc>
        <w:tc>
          <w:tcPr>
            <w:tcW w:w="7512" w:type="dxa"/>
            <w:gridSpan w:val="10"/>
            <w:tcBorders>
              <w:top w:val="single" w:sz="4" w:space="0" w:color="auto"/>
              <w:left w:val="single" w:sz="4" w:space="0" w:color="auto"/>
              <w:bottom w:val="single" w:sz="4" w:space="0" w:color="auto"/>
              <w:right w:val="single" w:sz="4" w:space="0" w:color="auto"/>
            </w:tcBorders>
          </w:tcPr>
          <w:p w14:paraId="44AFF847" w14:textId="25AF8C6A" w:rsidR="00832A6F" w:rsidRPr="009E0DAC" w:rsidRDefault="00832A6F" w:rsidP="00614686">
            <w:pPr>
              <w:spacing w:before="120" w:after="120"/>
              <w:ind w:right="-2332"/>
              <w:rPr>
                <w:rFonts w:ascii="Arial" w:hAnsi="Arial" w:cs="Arial"/>
                <w:sz w:val="18"/>
                <w:szCs w:val="18"/>
              </w:rPr>
            </w:pPr>
          </w:p>
        </w:tc>
      </w:tr>
      <w:tr w:rsidR="00832A6F" w14:paraId="73919B65"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4ECDE16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Γέννησης:</w:t>
            </w:r>
          </w:p>
        </w:tc>
        <w:tc>
          <w:tcPr>
            <w:tcW w:w="7512" w:type="dxa"/>
            <w:gridSpan w:val="10"/>
            <w:tcBorders>
              <w:top w:val="single" w:sz="4" w:space="0" w:color="auto"/>
              <w:left w:val="single" w:sz="4" w:space="0" w:color="auto"/>
              <w:bottom w:val="single" w:sz="4" w:space="0" w:color="auto"/>
              <w:right w:val="single" w:sz="4" w:space="0" w:color="auto"/>
            </w:tcBorders>
          </w:tcPr>
          <w:p w14:paraId="4B4D67BD" w14:textId="5AAA88C3" w:rsidR="00832A6F" w:rsidRPr="009E0DAC" w:rsidRDefault="00832A6F" w:rsidP="00614686">
            <w:pPr>
              <w:spacing w:before="120" w:after="120"/>
              <w:rPr>
                <w:rFonts w:ascii="Arial" w:hAnsi="Arial" w:cs="Arial"/>
                <w:sz w:val="18"/>
                <w:szCs w:val="18"/>
              </w:rPr>
            </w:pPr>
          </w:p>
        </w:tc>
      </w:tr>
      <w:tr w:rsidR="00832A6F" w14:paraId="7ACB2DC8" w14:textId="77777777" w:rsidTr="009E0DAC">
        <w:trPr>
          <w:cantSplit/>
          <w:trHeight w:val="429"/>
        </w:trPr>
        <w:tc>
          <w:tcPr>
            <w:tcW w:w="2689" w:type="dxa"/>
            <w:gridSpan w:val="4"/>
            <w:tcBorders>
              <w:top w:val="single" w:sz="4" w:space="0" w:color="auto"/>
              <w:left w:val="single" w:sz="4" w:space="0" w:color="auto"/>
              <w:bottom w:val="single" w:sz="4" w:space="0" w:color="auto"/>
              <w:right w:val="single" w:sz="4" w:space="0" w:color="auto"/>
            </w:tcBorders>
          </w:tcPr>
          <w:p w14:paraId="34035473"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Αριθμός Δελτίου Ταυτότητας:</w:t>
            </w:r>
          </w:p>
        </w:tc>
        <w:tc>
          <w:tcPr>
            <w:tcW w:w="2788" w:type="dxa"/>
            <w:gridSpan w:val="4"/>
            <w:tcBorders>
              <w:top w:val="single" w:sz="4" w:space="0" w:color="auto"/>
              <w:left w:val="single" w:sz="4" w:space="0" w:color="auto"/>
              <w:bottom w:val="single" w:sz="4" w:space="0" w:color="auto"/>
              <w:right w:val="single" w:sz="4" w:space="0" w:color="auto"/>
            </w:tcBorders>
          </w:tcPr>
          <w:p w14:paraId="7ECB82D6" w14:textId="75D7819B"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60673B6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Τηλ:</w:t>
            </w:r>
          </w:p>
        </w:tc>
        <w:tc>
          <w:tcPr>
            <w:tcW w:w="4004" w:type="dxa"/>
            <w:gridSpan w:val="5"/>
            <w:tcBorders>
              <w:top w:val="single" w:sz="4" w:space="0" w:color="auto"/>
              <w:left w:val="single" w:sz="4" w:space="0" w:color="auto"/>
              <w:bottom w:val="single" w:sz="4" w:space="0" w:color="auto"/>
              <w:right w:val="single" w:sz="4" w:space="0" w:color="auto"/>
            </w:tcBorders>
          </w:tcPr>
          <w:p w14:paraId="735E1150" w14:textId="26038181" w:rsidR="00832A6F" w:rsidRPr="009E0DAC" w:rsidRDefault="00832A6F" w:rsidP="00614686">
            <w:pPr>
              <w:spacing w:before="120" w:after="120"/>
              <w:rPr>
                <w:rFonts w:ascii="Arial" w:hAnsi="Arial" w:cs="Arial"/>
                <w:sz w:val="18"/>
                <w:szCs w:val="18"/>
              </w:rPr>
            </w:pPr>
          </w:p>
        </w:tc>
      </w:tr>
      <w:tr w:rsidR="00832A6F" w14:paraId="041B321D" w14:textId="77777777" w:rsidTr="009E0DAC">
        <w:trPr>
          <w:cantSplit/>
          <w:trHeight w:val="429"/>
        </w:trPr>
        <w:tc>
          <w:tcPr>
            <w:tcW w:w="1697" w:type="dxa"/>
            <w:gridSpan w:val="2"/>
            <w:tcBorders>
              <w:top w:val="single" w:sz="4" w:space="0" w:color="auto"/>
              <w:left w:val="single" w:sz="4" w:space="0" w:color="auto"/>
              <w:bottom w:val="single" w:sz="4" w:space="0" w:color="auto"/>
              <w:right w:val="single" w:sz="4" w:space="0" w:color="auto"/>
            </w:tcBorders>
          </w:tcPr>
          <w:p w14:paraId="5FA85E7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Κατοικίας:</w:t>
            </w:r>
          </w:p>
        </w:tc>
        <w:tc>
          <w:tcPr>
            <w:tcW w:w="2700" w:type="dxa"/>
            <w:gridSpan w:val="4"/>
            <w:tcBorders>
              <w:top w:val="single" w:sz="4" w:space="0" w:color="auto"/>
              <w:left w:val="single" w:sz="4" w:space="0" w:color="auto"/>
              <w:bottom w:val="single" w:sz="4" w:space="0" w:color="auto"/>
              <w:right w:val="single" w:sz="4" w:space="0" w:color="auto"/>
            </w:tcBorders>
          </w:tcPr>
          <w:p w14:paraId="593C20F1" w14:textId="6F8C0B06"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72C89C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Οδός:</w:t>
            </w:r>
          </w:p>
        </w:tc>
        <w:tc>
          <w:tcPr>
            <w:tcW w:w="2108" w:type="dxa"/>
            <w:gridSpan w:val="3"/>
            <w:tcBorders>
              <w:top w:val="single" w:sz="4" w:space="0" w:color="auto"/>
              <w:left w:val="single" w:sz="4" w:space="0" w:color="auto"/>
              <w:bottom w:val="single" w:sz="4" w:space="0" w:color="auto"/>
              <w:right w:val="single" w:sz="4" w:space="0" w:color="auto"/>
            </w:tcBorders>
          </w:tcPr>
          <w:p w14:paraId="1519C0DB" w14:textId="6A8FEB39" w:rsidR="00832A6F" w:rsidRPr="009E0DAC" w:rsidRDefault="00832A6F" w:rsidP="00614686">
            <w:pPr>
              <w:spacing w:before="120" w:after="12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084D94"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w:t>
            </w:r>
          </w:p>
        </w:tc>
        <w:tc>
          <w:tcPr>
            <w:tcW w:w="604" w:type="dxa"/>
            <w:tcBorders>
              <w:top w:val="single" w:sz="4" w:space="0" w:color="auto"/>
              <w:left w:val="single" w:sz="4" w:space="0" w:color="auto"/>
              <w:bottom w:val="single" w:sz="4" w:space="0" w:color="auto"/>
              <w:right w:val="single" w:sz="4" w:space="0" w:color="auto"/>
            </w:tcBorders>
          </w:tcPr>
          <w:p w14:paraId="1194ED34" w14:textId="2E3FE843" w:rsidR="00832A6F" w:rsidRPr="009E0DAC" w:rsidRDefault="00832A6F" w:rsidP="00614686">
            <w:pPr>
              <w:spacing w:before="120" w:after="120"/>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195C8D7B"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ΤΚ:</w:t>
            </w:r>
          </w:p>
        </w:tc>
        <w:tc>
          <w:tcPr>
            <w:tcW w:w="1124" w:type="dxa"/>
            <w:tcBorders>
              <w:top w:val="single" w:sz="4" w:space="0" w:color="auto"/>
              <w:left w:val="single" w:sz="4" w:space="0" w:color="auto"/>
              <w:bottom w:val="single" w:sz="4" w:space="0" w:color="auto"/>
              <w:right w:val="single" w:sz="4" w:space="0" w:color="auto"/>
            </w:tcBorders>
          </w:tcPr>
          <w:p w14:paraId="0EAC53E5" w14:textId="0AE89D84" w:rsidR="00832A6F" w:rsidRPr="009E0DAC" w:rsidRDefault="00832A6F" w:rsidP="00614686">
            <w:pPr>
              <w:spacing w:before="120" w:after="120"/>
              <w:rPr>
                <w:rFonts w:ascii="Arial" w:hAnsi="Arial" w:cs="Arial"/>
                <w:sz w:val="18"/>
                <w:szCs w:val="18"/>
              </w:rPr>
            </w:pPr>
          </w:p>
        </w:tc>
      </w:tr>
      <w:tr w:rsidR="00832A6F" w:rsidRPr="00614686" w14:paraId="72C4C93A" w14:textId="77777777" w:rsidTr="009E0DAC">
        <w:trPr>
          <w:cantSplit/>
          <w:trHeight w:val="225"/>
        </w:trPr>
        <w:tc>
          <w:tcPr>
            <w:tcW w:w="2355" w:type="dxa"/>
            <w:gridSpan w:val="3"/>
            <w:tcBorders>
              <w:top w:val="single" w:sz="4" w:space="0" w:color="auto"/>
              <w:left w:val="single" w:sz="4" w:space="0" w:color="auto"/>
              <w:bottom w:val="single" w:sz="4" w:space="0" w:color="auto"/>
              <w:right w:val="single" w:sz="4" w:space="0" w:color="auto"/>
            </w:tcBorders>
            <w:vAlign w:val="bottom"/>
          </w:tcPr>
          <w:p w14:paraId="225E45AC" w14:textId="6D81401B"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Αρ. </w:t>
            </w:r>
            <w:proofErr w:type="spellStart"/>
            <w:r w:rsidRPr="009E0DAC">
              <w:rPr>
                <w:rFonts w:ascii="Arial" w:hAnsi="Arial" w:cs="Arial"/>
                <w:sz w:val="18"/>
                <w:szCs w:val="18"/>
              </w:rPr>
              <w:t>Τηλεομοιοτύπου</w:t>
            </w:r>
            <w:proofErr w:type="spellEnd"/>
            <w:r w:rsidR="009E0DAC">
              <w:rPr>
                <w:rFonts w:ascii="Arial" w:hAnsi="Arial" w:cs="Arial"/>
                <w:sz w:val="18"/>
                <w:szCs w:val="18"/>
              </w:rPr>
              <w:t xml:space="preserve"> </w:t>
            </w:r>
            <w:r w:rsidRPr="009E0DAC">
              <w:rPr>
                <w:rFonts w:ascii="Arial" w:hAnsi="Arial" w:cs="Arial"/>
                <w:sz w:val="18"/>
                <w:szCs w:val="18"/>
              </w:rPr>
              <w:t>(</w:t>
            </w:r>
            <w:proofErr w:type="spellStart"/>
            <w:r w:rsidRPr="009E0DAC">
              <w:rPr>
                <w:rFonts w:ascii="Arial" w:hAnsi="Arial" w:cs="Arial"/>
                <w:sz w:val="18"/>
                <w:szCs w:val="18"/>
              </w:rPr>
              <w:t>Fax</w:t>
            </w:r>
            <w:proofErr w:type="spellEnd"/>
            <w:r w:rsidRPr="009E0DAC">
              <w:rPr>
                <w:rFonts w:ascii="Arial" w:hAnsi="Arial" w:cs="Arial"/>
                <w:sz w:val="18"/>
                <w:szCs w:val="18"/>
              </w:rPr>
              <w:t>)</w:t>
            </w:r>
          </w:p>
        </w:tc>
        <w:tc>
          <w:tcPr>
            <w:tcW w:w="1609" w:type="dxa"/>
            <w:gridSpan w:val="2"/>
            <w:tcBorders>
              <w:top w:val="single" w:sz="4" w:space="0" w:color="auto"/>
              <w:left w:val="single" w:sz="4" w:space="0" w:color="auto"/>
              <w:bottom w:val="single" w:sz="4" w:space="0" w:color="auto"/>
              <w:right w:val="single" w:sz="4" w:space="0" w:color="auto"/>
            </w:tcBorders>
            <w:vAlign w:val="bottom"/>
          </w:tcPr>
          <w:p w14:paraId="15A3A7BC" w14:textId="77777777" w:rsidR="00832A6F" w:rsidRPr="009E0DAC" w:rsidRDefault="00832A6F" w:rsidP="00614686">
            <w:pPr>
              <w:spacing w:before="120" w:after="120"/>
              <w:rPr>
                <w:rFonts w:ascii="Arial" w:hAnsi="Arial" w:cs="Arial"/>
                <w:sz w:val="18"/>
                <w:szCs w:val="18"/>
              </w:rPr>
            </w:pPr>
          </w:p>
        </w:tc>
        <w:tc>
          <w:tcPr>
            <w:tcW w:w="3261" w:type="dxa"/>
            <w:gridSpan w:val="5"/>
            <w:tcBorders>
              <w:top w:val="single" w:sz="4" w:space="0" w:color="auto"/>
              <w:left w:val="single" w:sz="4" w:space="0" w:color="auto"/>
              <w:bottom w:val="single" w:sz="4" w:space="0" w:color="auto"/>
              <w:right w:val="single" w:sz="4" w:space="0" w:color="auto"/>
            </w:tcBorders>
            <w:vAlign w:val="bottom"/>
          </w:tcPr>
          <w:p w14:paraId="75FD1C09" w14:textId="12853BAE"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Δ/</w:t>
            </w:r>
            <w:proofErr w:type="spellStart"/>
            <w:r w:rsidRPr="009E0DAC">
              <w:rPr>
                <w:rFonts w:ascii="Arial" w:hAnsi="Arial" w:cs="Arial"/>
                <w:sz w:val="18"/>
                <w:szCs w:val="18"/>
              </w:rPr>
              <w:t>νση</w:t>
            </w:r>
            <w:proofErr w:type="spellEnd"/>
            <w:r w:rsidRPr="009E0DAC">
              <w:rPr>
                <w:rFonts w:ascii="Arial" w:hAnsi="Arial" w:cs="Arial"/>
                <w:sz w:val="18"/>
                <w:szCs w:val="18"/>
              </w:rPr>
              <w:t xml:space="preserve"> Ηλεκτρ.</w:t>
            </w:r>
            <w:r w:rsidR="009967CE" w:rsidRPr="009E0DAC">
              <w:rPr>
                <w:rFonts w:ascii="Arial" w:hAnsi="Arial" w:cs="Arial"/>
                <w:sz w:val="18"/>
                <w:szCs w:val="18"/>
              </w:rPr>
              <w:t xml:space="preserve"> </w:t>
            </w:r>
            <w:r w:rsidRPr="009E0DAC">
              <w:rPr>
                <w:rFonts w:ascii="Arial" w:hAnsi="Arial" w:cs="Arial"/>
                <w:sz w:val="18"/>
                <w:szCs w:val="18"/>
              </w:rPr>
              <w:t>Ταχυδρομείου</w:t>
            </w:r>
            <w:r w:rsidR="009967CE" w:rsidRPr="009E0DAC">
              <w:rPr>
                <w:rFonts w:ascii="Arial" w:hAnsi="Arial" w:cs="Arial"/>
                <w:sz w:val="18"/>
                <w:szCs w:val="18"/>
              </w:rPr>
              <w:t xml:space="preserve"> </w:t>
            </w:r>
            <w:r w:rsidRPr="009E0DAC">
              <w:rPr>
                <w:rFonts w:ascii="Arial" w:hAnsi="Arial" w:cs="Arial"/>
                <w:sz w:val="18"/>
                <w:szCs w:val="18"/>
              </w:rPr>
              <w:t>(Εmail)</w:t>
            </w:r>
          </w:p>
        </w:tc>
        <w:tc>
          <w:tcPr>
            <w:tcW w:w="2976" w:type="dxa"/>
            <w:gridSpan w:val="4"/>
            <w:tcBorders>
              <w:top w:val="single" w:sz="4" w:space="0" w:color="auto"/>
              <w:left w:val="single" w:sz="4" w:space="0" w:color="auto"/>
              <w:bottom w:val="single" w:sz="4" w:space="0" w:color="auto"/>
              <w:right w:val="single" w:sz="4" w:space="0" w:color="auto"/>
            </w:tcBorders>
            <w:vAlign w:val="bottom"/>
          </w:tcPr>
          <w:p w14:paraId="0A297045" w14:textId="77777777" w:rsidR="00832A6F" w:rsidRPr="009E0DAC" w:rsidRDefault="00832A6F" w:rsidP="00614686">
            <w:pPr>
              <w:spacing w:before="120" w:after="120"/>
              <w:rPr>
                <w:rFonts w:ascii="Arial" w:hAnsi="Arial" w:cs="Arial"/>
                <w:sz w:val="18"/>
                <w:szCs w:val="18"/>
              </w:rPr>
            </w:pPr>
          </w:p>
        </w:tc>
      </w:tr>
    </w:tbl>
    <w:p w14:paraId="02A1B5BC" w14:textId="71608B5F" w:rsidR="00832A6F" w:rsidRDefault="00832A6F">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4"/>
      </w:tblGrid>
      <w:tr w:rsidR="00B96BBA" w:rsidRPr="0036091B" w14:paraId="6782C0A3" w14:textId="77777777" w:rsidTr="00F50C46">
        <w:tc>
          <w:tcPr>
            <w:tcW w:w="10204" w:type="dxa"/>
            <w:tcBorders>
              <w:top w:val="nil"/>
              <w:left w:val="nil"/>
              <w:bottom w:val="nil"/>
              <w:right w:val="nil"/>
            </w:tcBorders>
          </w:tcPr>
          <w:p w14:paraId="1F825E64" w14:textId="32F551CF" w:rsidR="00B96BBA" w:rsidRDefault="00B96BBA" w:rsidP="00B96BBA">
            <w:pPr>
              <w:spacing w:line="252" w:lineRule="auto"/>
              <w:ind w:right="248"/>
              <w:rPr>
                <w:rFonts w:ascii="Calibri" w:hAnsi="Calibri" w:cs="Calibri"/>
                <w:sz w:val="22"/>
                <w:szCs w:val="22"/>
              </w:rPr>
            </w:pPr>
            <w:r w:rsidRPr="0036091B">
              <w:rPr>
                <w:rFonts w:ascii="Calibri" w:hAnsi="Calibri" w:cs="Calibri"/>
                <w:sz w:val="22"/>
                <w:szCs w:val="22"/>
              </w:rPr>
              <w:t>Με ατομική μου ευθύνη και γνωρίζοντας τις κυρώσεις(3), που προβλέπονται από τις διατάξεις της παρ. 6 του άρθρου 22 του Ν.1599/1986</w:t>
            </w:r>
            <w:r w:rsidR="006816CC">
              <w:rPr>
                <w:rFonts w:ascii="Calibri" w:hAnsi="Calibri" w:cs="Calibri"/>
                <w:sz w:val="22"/>
                <w:szCs w:val="22"/>
              </w:rPr>
              <w:t xml:space="preserve"> </w:t>
            </w:r>
            <w:r w:rsidR="006816CC" w:rsidRPr="006816CC">
              <w:rPr>
                <w:rFonts w:ascii="Calibri" w:hAnsi="Calibri" w:cs="Calibri"/>
                <w:sz w:val="22"/>
                <w:szCs w:val="22"/>
              </w:rPr>
              <w:t>και ως εκπρόσωπος της υπό σύσταση ή ατομικής επιχείρησης</w:t>
            </w:r>
            <w:r w:rsidRPr="0036091B">
              <w:rPr>
                <w:rFonts w:ascii="Calibri" w:hAnsi="Calibri" w:cs="Calibri"/>
                <w:sz w:val="22"/>
                <w:szCs w:val="22"/>
              </w:rPr>
              <w:t xml:space="preserve">, δηλώνω ότι: </w:t>
            </w:r>
            <w:r w:rsidR="006816CC" w:rsidRPr="006816CC">
              <w:rPr>
                <w:rFonts w:ascii="Calibri" w:hAnsi="Calibri" w:cs="Calibri"/>
                <w:b/>
                <w:bCs/>
                <w:color w:val="EE0000"/>
                <w:sz w:val="22"/>
                <w:szCs w:val="22"/>
              </w:rPr>
              <w:t>(προσαρμόζεται ανάλογα</w:t>
            </w:r>
            <w:r w:rsidR="006816CC" w:rsidRPr="006816CC">
              <w:rPr>
                <w:rFonts w:ascii="Calibri" w:hAnsi="Calibri" w:cs="Calibri"/>
                <w:b/>
                <w:bCs/>
                <w:color w:val="EE0000"/>
                <w:sz w:val="22"/>
                <w:szCs w:val="22"/>
              </w:rPr>
              <w:t>)</w:t>
            </w:r>
          </w:p>
          <w:p w14:paraId="24CA6B93"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Όλα τα αναγραφόμενα στην ηλεκτρονική μορφή του εντύπου υποβολής πρότασης καθώς και όλα τα υποβαλλόμενα δικαιολογητικά που περιλαμβάνονται στον ηλεκτρονικό φάκελο υποψηφιότητας είναι ακριβή και αληθή.</w:t>
            </w:r>
          </w:p>
          <w:p w14:paraId="048DAD37"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Έχω λάβει σαφή γνώση όλου του περιεχομένου της πρόσκλησης «Νέα Ευκαιρία: Στήριξη ανέργων και μισθωτών μερικής απασχόλησης για έναρξη επαγγελματικής δραστηριότητας στην Ήπειρο».</w:t>
            </w:r>
          </w:p>
          <w:p w14:paraId="4A3ABD0B"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Αποδέχομαι ότι σε περίπτωση που διαπιστωθεί ότι έχουν υποβληθεί στην EΥΔ/ΕΦ ψευδή ή παραπλανητικά ή ανακριβή στοιχεία, ή ότι έχουν αποσιωπηθεί στοιχεία, η γνώση των οποίων θα οδηγούσε στον αποκλεισμό της ένταξης της αίτησης χρηματοδότησης στην παρούσα δράση, ή θα οδηγούσε στο να ενταχθεί με όρους ουσιωδώς διαφορετικούς ή σε μη πιστοποίηση της ολοκλήρωσης, η απόφαση ένταξης θα ανακληθεί:</w:t>
            </w:r>
          </w:p>
          <w:p w14:paraId="4A733353" w14:textId="77777777" w:rsidR="003018B6" w:rsidRPr="003018B6" w:rsidRDefault="003018B6" w:rsidP="003018B6">
            <w:pPr>
              <w:ind w:left="360"/>
              <w:rPr>
                <w:rFonts w:ascii="Calibri" w:hAnsi="Calibri" w:cs="Calibri"/>
                <w:sz w:val="22"/>
                <w:szCs w:val="22"/>
              </w:rPr>
            </w:pPr>
            <w:r w:rsidRPr="003018B6">
              <w:rPr>
                <w:rFonts w:ascii="Calibri" w:hAnsi="Calibri" w:cs="Calibri"/>
                <w:sz w:val="22"/>
                <w:szCs w:val="22"/>
              </w:rPr>
              <w:t>α. Εάν δεν έχει ολοκληρωθεί η επένδυση και έχει δοθεί τμήμα της ενίσχυσης, θα ανακληθεί και θα κληθώ να επιστρέψω έντοκα τη χορηγηθείσα ενίσχυση,</w:t>
            </w:r>
          </w:p>
          <w:p w14:paraId="4084D94F" w14:textId="77777777" w:rsidR="003018B6" w:rsidRPr="003018B6" w:rsidRDefault="003018B6" w:rsidP="003018B6">
            <w:pPr>
              <w:ind w:left="360"/>
              <w:rPr>
                <w:rFonts w:ascii="Calibri" w:hAnsi="Calibri" w:cs="Calibri"/>
                <w:sz w:val="22"/>
                <w:szCs w:val="22"/>
              </w:rPr>
            </w:pPr>
            <w:r w:rsidRPr="003018B6">
              <w:rPr>
                <w:rFonts w:ascii="Calibri" w:hAnsi="Calibri" w:cs="Calibri"/>
                <w:sz w:val="22"/>
                <w:szCs w:val="22"/>
              </w:rPr>
              <w:t>β. εάν έχει ολοκληρωθεί η επένδυση, θα κληθώ να επιστρέψω έντοκα το σύνολο της χορηγηθείσας ενίσχυσης.</w:t>
            </w:r>
          </w:p>
          <w:p w14:paraId="43918397"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p w14:paraId="4072142B"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 xml:space="preserve">Ο Δικαιούχος της Δράσης (νομικό πρόσωπο) είναι υπό σύσταση επιχείρηση(νομικό πρόσωπο) ή ατομική επιχείρηση. </w:t>
            </w:r>
            <w:r w:rsidRPr="003018B6">
              <w:rPr>
                <w:rFonts w:ascii="Calibri" w:hAnsi="Calibri" w:cs="Calibri"/>
                <w:color w:val="EE0000"/>
                <w:sz w:val="22"/>
                <w:szCs w:val="22"/>
              </w:rPr>
              <w:t>(</w:t>
            </w:r>
            <w:r w:rsidRPr="003018B6">
              <w:rPr>
                <w:rFonts w:ascii="Calibri" w:hAnsi="Calibri" w:cs="Calibri"/>
                <w:b/>
                <w:bCs/>
                <w:color w:val="EE0000"/>
                <w:sz w:val="22"/>
                <w:szCs w:val="22"/>
              </w:rPr>
              <w:t>προσαρμόζεται ανάλογα</w:t>
            </w:r>
            <w:r w:rsidRPr="003018B6">
              <w:rPr>
                <w:rFonts w:ascii="Calibri" w:hAnsi="Calibri" w:cs="Calibri"/>
                <w:color w:val="EE0000"/>
                <w:sz w:val="22"/>
                <w:szCs w:val="22"/>
              </w:rPr>
              <w:t>)</w:t>
            </w:r>
          </w:p>
          <w:p w14:paraId="737C8711"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lastRenderedPageBreak/>
              <w:t xml:space="preserve">Στο συνεργαζόμενο σχήμα όλοι οι εταίροι είναι ωφελούμενοι της δράσης, κάθε εταίρος συμμετέχει στην επιχείρηση με εταιρικά μερίδια τουλάχιστον 30% και υπάρχει σχέδιο καταστατικού υπογεγραμμένο από όλα τα μέλη. </w:t>
            </w:r>
            <w:r w:rsidRPr="003018B6">
              <w:rPr>
                <w:rFonts w:ascii="Calibri" w:hAnsi="Calibri" w:cs="Calibri"/>
                <w:color w:val="EE0000"/>
                <w:sz w:val="22"/>
                <w:szCs w:val="22"/>
              </w:rPr>
              <w:t>(</w:t>
            </w:r>
            <w:r w:rsidRPr="003018B6">
              <w:rPr>
                <w:rFonts w:ascii="Calibri" w:hAnsi="Calibri" w:cs="Calibri"/>
                <w:b/>
                <w:bCs/>
                <w:color w:val="EE0000"/>
                <w:sz w:val="22"/>
                <w:szCs w:val="22"/>
              </w:rPr>
              <w:t>Μόνο για συνεργαζόμενα σχήματα</w:t>
            </w:r>
            <w:r w:rsidRPr="003018B6">
              <w:rPr>
                <w:rFonts w:ascii="Calibri" w:hAnsi="Calibri" w:cs="Calibri"/>
                <w:color w:val="EE0000"/>
                <w:sz w:val="22"/>
                <w:szCs w:val="22"/>
              </w:rPr>
              <w:t xml:space="preserve">) </w:t>
            </w:r>
          </w:p>
          <w:p w14:paraId="0B568207" w14:textId="77777777" w:rsidR="003018B6" w:rsidRPr="003018B6" w:rsidRDefault="003018B6" w:rsidP="003018B6">
            <w:pPr>
              <w:pStyle w:val="a8"/>
              <w:numPr>
                <w:ilvl w:val="0"/>
                <w:numId w:val="12"/>
              </w:numPr>
              <w:rPr>
                <w:rFonts w:cs="Calibri"/>
                <w:szCs w:val="22"/>
                <w:lang w:val="el-GR"/>
              </w:rPr>
            </w:pPr>
            <w:r w:rsidRPr="003018B6">
              <w:rPr>
                <w:rFonts w:cs="Calibri"/>
                <w:szCs w:val="22"/>
                <w:lang w:val="el-GR"/>
              </w:rPr>
              <w:t>Το ΑΦΜ μου είναι το …………… και έχω υποβάλλει μόνο μία πρόταση στην παρούσα Δράση τόσο εγώ όσο και οι εταίροι της υπό σύσταση επιχείρησης.</w:t>
            </w:r>
          </w:p>
          <w:p w14:paraId="10C6FAEC" w14:textId="77777777" w:rsidR="003018B6" w:rsidRPr="003018B6" w:rsidRDefault="003018B6" w:rsidP="003018B6">
            <w:pPr>
              <w:pStyle w:val="a8"/>
              <w:numPr>
                <w:ilvl w:val="0"/>
                <w:numId w:val="12"/>
              </w:numPr>
              <w:rPr>
                <w:rFonts w:cs="Calibri"/>
                <w:szCs w:val="22"/>
                <w:lang w:val="el-GR"/>
              </w:rPr>
            </w:pPr>
            <w:r w:rsidRPr="003018B6">
              <w:rPr>
                <w:rFonts w:cs="Calibri"/>
                <w:szCs w:val="22"/>
                <w:lang w:val="el-GR"/>
              </w:rPr>
              <w:t>Εφόσον η αίτηση στην οποία συνυποβάλλεται η παρούσα, εγκριθεί, θα συσταθεί επιχείρηση ιδιοκτησίας ή εταιρικής/μετοχικής σύνθεσης όπως αυτή αποτυπώνεται στην ηλεκτρονική φόρμα υποβολής του ΟΠΣΚΕ, στην οποία θα είμαι ………………………… (νόμιμος εκπρόσωπος/εταίρος/μέτοχος).</w:t>
            </w:r>
          </w:p>
          <w:p w14:paraId="3C94E1F0"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Ο Δικαιούχος δεσμεύεται ότι:</w:t>
            </w:r>
          </w:p>
          <w:p w14:paraId="36AC827D"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Θα λειτουργήσει ως Πολύ Μικρή Επιχείρηση σύμφωνα με τα οριζόμενα στο Παράρτημα Ι του Κανονισμού (ΕΕ) αριθ. 651/2014 της Επιτροπής της 17ης Ιουνίου 2014, όπως ισχύει, σχετικά με τον ορισμό των πολύ μικρών, των μικρών και των μεσαίων επιχειρήσεων.</w:t>
            </w:r>
          </w:p>
          <w:p w14:paraId="1316C822"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Θα γίνει έναρξη επιχειρηματικής δραστηριότητας σε μια μόνο επαγγελματική εγκατάσταση (μια έδρα επιχειρηματικής εγκατάστασης, χωρίς υποκαταστήματα) εντός της Περιφέρειας Ηπείρου και εντός της επιλέξιμης περιοχής για την Υποδράση. </w:t>
            </w:r>
          </w:p>
          <w:p w14:paraId="6C088835"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Θα δραστηριοποιηθεί, μέχρι την χρονική στιγμή καταβολής της ενίσχυσης, (συμπεριλαμβανομένης της προκαταβολής) καθώς και θα πραγματοποιήσει τις αντίστοιχες δαπάνες στην Περιφέρεια Ηπείρου. </w:t>
            </w:r>
          </w:p>
          <w:p w14:paraId="1E5E3A83"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Θα δραστηριοποιηθεί αποκλειστικά σε έναν τουλάχιστον από τους επιλέξιμους τομείς δραστηριότητας (ΚΑΔ), καθώς και ότι θα πραγματοποιήσει τις αντίστοιχες δαπάνες στους επιλέξιμους ΚΑΔ και θα του διατηρήσει καθ’ όλη τη περίοδο υλοποίησης του επιχειρηματικού σχεδίου. </w:t>
            </w:r>
          </w:p>
          <w:p w14:paraId="1FF784BD"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Θα διαθέτει τον επιλέξιμο ΚΑΔ επένδυσης πριν την πρώτη εκταμίευση συμπεριλαμβανομένης της προκαταβολής. </w:t>
            </w:r>
          </w:p>
          <w:p w14:paraId="75AC15A2" w14:textId="77777777" w:rsidR="003018B6" w:rsidRPr="003018B6" w:rsidRDefault="003018B6" w:rsidP="003018B6">
            <w:pPr>
              <w:pStyle w:val="a8"/>
              <w:numPr>
                <w:ilvl w:val="0"/>
                <w:numId w:val="16"/>
              </w:numPr>
              <w:rPr>
                <w:rFonts w:cs="Calibri"/>
                <w:szCs w:val="22"/>
                <w:lang w:val="el-GR"/>
              </w:rPr>
            </w:pPr>
            <w:r w:rsidRPr="003018B6">
              <w:rPr>
                <w:rFonts w:cs="Calibri"/>
                <w:szCs w:val="22"/>
                <w:lang w:val="el-GR"/>
              </w:rPr>
              <w:t>Δεν έχει γίνει έναρξη εργασιών για το έργο (ενισχυόμενο επενδυτικό σχέδιο) πριν τη δημοσίευση της πρόσκλησης της δράσης και δεν έχουν πραγματοποιηθεί δαπάνες που αφορούν στο έργο πριν από το χρόνο έναρξης επιλεξιμότητας των δαπανών, όπως ορίζεται στην πρόσκληση.</w:t>
            </w:r>
          </w:p>
          <w:p w14:paraId="65C6D2EC"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Δεν θα διακόψει τη λειτουργία τους, εκτός αν συντρέχουν λόγοι ανωτέρας βίας, για τρία (3) έτη μετά από την τελική πληρωμή της δημόσιας δαπάνης. </w:t>
            </w:r>
          </w:p>
          <w:p w14:paraId="1796974E"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Θα λειτουργήσει αποκλειστικά ως Ομόρρυθμη Εταιρεία (Ο.Ε.) / Ετερόρρυθμη Εταιρεία (Ε.Ε.) / Ετερόρρυθμη Εταιρεία (Ε.Ε.) κατά μετοχές / Εταιρεία Περιορισμένης Ευθύνης (Ε.Π.Ε.) / Ιδιωτική Κεφαλαιουχική Εταιρεία (Ι.Κ.Ε.) / Μονοπρόσωπη Κεφαλαιουχική Εταιρεία (Μονοπρόσωπο ΙΚΕ) / Ατομική Επιχείρηση. </w:t>
            </w:r>
            <w:r w:rsidRPr="003018B6">
              <w:rPr>
                <w:rFonts w:ascii="Calibri" w:hAnsi="Calibri" w:cs="Calibri"/>
                <w:color w:val="EE0000"/>
                <w:sz w:val="22"/>
                <w:szCs w:val="22"/>
              </w:rPr>
              <w:t>(</w:t>
            </w:r>
            <w:r w:rsidRPr="003018B6">
              <w:rPr>
                <w:rFonts w:ascii="Calibri" w:hAnsi="Calibri" w:cs="Calibri"/>
                <w:b/>
                <w:bCs/>
                <w:color w:val="EE0000"/>
                <w:sz w:val="22"/>
                <w:szCs w:val="22"/>
              </w:rPr>
              <w:t>προσαρμόζεται ανάλογα</w:t>
            </w:r>
            <w:r w:rsidRPr="003018B6">
              <w:rPr>
                <w:rFonts w:ascii="Calibri" w:hAnsi="Calibri" w:cs="Calibri"/>
                <w:color w:val="EE0000"/>
                <w:sz w:val="22"/>
                <w:szCs w:val="22"/>
              </w:rPr>
              <w:t>)</w:t>
            </w:r>
          </w:p>
          <w:p w14:paraId="07375093" w14:textId="77777777" w:rsidR="003018B6" w:rsidRPr="003018B6" w:rsidRDefault="003018B6" w:rsidP="003018B6">
            <w:pPr>
              <w:pStyle w:val="a8"/>
              <w:numPr>
                <w:ilvl w:val="0"/>
                <w:numId w:val="16"/>
              </w:numPr>
              <w:rPr>
                <w:rFonts w:cs="Calibri"/>
                <w:szCs w:val="22"/>
                <w:lang w:val="el-GR"/>
              </w:rPr>
            </w:pPr>
            <w:r w:rsidRPr="003018B6">
              <w:rPr>
                <w:rFonts w:cs="Calibri"/>
                <w:szCs w:val="22"/>
                <w:lang w:val="el-GR"/>
              </w:rPr>
              <w:t>Θα κάνει έναρξη επιχειρηματικής δραστηριότητας σε αυτοτελή επαγγελματικό χώρο, δεν θα συστεγαστεί με άλλη επιχείρηση και ο τόπος υλοποίησης της επένδυσης δεν θα  είναι η κατοικία του/των μέλους/ων (κύρια ή δευτερεύουσα).</w:t>
            </w:r>
          </w:p>
          <w:p w14:paraId="701AC495" w14:textId="77777777" w:rsidR="003018B6" w:rsidRPr="003018B6" w:rsidRDefault="003018B6" w:rsidP="003018B6">
            <w:pPr>
              <w:ind w:left="360"/>
              <w:rPr>
                <w:rFonts w:ascii="Calibri" w:hAnsi="Calibri" w:cs="Calibri"/>
                <w:b/>
                <w:bCs/>
                <w:sz w:val="22"/>
                <w:szCs w:val="22"/>
              </w:rPr>
            </w:pPr>
            <w:r w:rsidRPr="003018B6">
              <w:rPr>
                <w:rFonts w:ascii="Calibri" w:hAnsi="Calibri" w:cs="Calibri"/>
                <w:b/>
                <w:bCs/>
                <w:sz w:val="22"/>
                <w:szCs w:val="22"/>
              </w:rPr>
              <w:t>ή</w:t>
            </w:r>
          </w:p>
          <w:p w14:paraId="4DF47646" w14:textId="0B2D6CC3" w:rsidR="003018B6" w:rsidRPr="003018B6" w:rsidRDefault="003018B6" w:rsidP="003018B6">
            <w:pPr>
              <w:ind w:left="360"/>
              <w:rPr>
                <w:rFonts w:ascii="Calibri" w:hAnsi="Calibri" w:cs="Calibri"/>
                <w:sz w:val="22"/>
                <w:szCs w:val="22"/>
              </w:rPr>
            </w:pPr>
            <w:r w:rsidRPr="003018B6">
              <w:rPr>
                <w:rFonts w:ascii="Calibri" w:hAnsi="Calibri" w:cs="Calibri"/>
                <w:sz w:val="22"/>
                <w:szCs w:val="22"/>
              </w:rPr>
              <w:t>Θα γίνει εγκατάσταση της επιχείρησης σε οργανωμένους χώρους φιλοξενίας επιχειρήσεων.</w:t>
            </w:r>
            <w:r w:rsidR="0078545F">
              <w:rPr>
                <w:rFonts w:ascii="Calibri" w:hAnsi="Calibri" w:cs="Calibri"/>
                <w:sz w:val="22"/>
                <w:szCs w:val="22"/>
              </w:rPr>
              <w:t xml:space="preserve"> </w:t>
            </w:r>
            <w:r w:rsidR="0078545F" w:rsidRPr="0078545F">
              <w:rPr>
                <w:rFonts w:ascii="Calibri" w:hAnsi="Calibri" w:cs="Calibri"/>
                <w:color w:val="EE0000"/>
                <w:sz w:val="22"/>
                <w:szCs w:val="22"/>
              </w:rPr>
              <w:t>(</w:t>
            </w:r>
            <w:r w:rsidR="0078545F" w:rsidRPr="0078545F">
              <w:rPr>
                <w:rFonts w:ascii="Calibri" w:hAnsi="Calibri" w:cs="Calibri"/>
                <w:b/>
                <w:bCs/>
                <w:color w:val="EE0000"/>
                <w:sz w:val="22"/>
                <w:szCs w:val="22"/>
              </w:rPr>
              <w:t>προσαρμόζεται ανάλογα</w:t>
            </w:r>
            <w:r w:rsidR="0078545F" w:rsidRPr="0078545F">
              <w:rPr>
                <w:rFonts w:ascii="Calibri" w:hAnsi="Calibri" w:cs="Calibri"/>
                <w:color w:val="EE0000"/>
                <w:sz w:val="22"/>
                <w:szCs w:val="22"/>
              </w:rPr>
              <w:t>)</w:t>
            </w:r>
          </w:p>
          <w:p w14:paraId="366A35DE"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Θα τηρήσει απλογραφικά ή διπλογραφικά λογιστικά βιβλία (πρώην Β' ή Γ' κατηγορίας βιβλία) του ΚΦΑΣ. </w:t>
            </w:r>
            <w:r w:rsidRPr="0078545F">
              <w:rPr>
                <w:rFonts w:ascii="Calibri" w:hAnsi="Calibri" w:cs="Calibri"/>
                <w:color w:val="EE0000"/>
                <w:sz w:val="22"/>
                <w:szCs w:val="22"/>
              </w:rPr>
              <w:t>(</w:t>
            </w:r>
            <w:r w:rsidRPr="0078545F">
              <w:rPr>
                <w:rFonts w:ascii="Calibri" w:hAnsi="Calibri" w:cs="Calibri"/>
                <w:b/>
                <w:bCs/>
                <w:color w:val="EE0000"/>
                <w:sz w:val="22"/>
                <w:szCs w:val="22"/>
              </w:rPr>
              <w:t>προσαρμόζεται ανάλογα</w:t>
            </w:r>
            <w:r w:rsidRPr="0078545F">
              <w:rPr>
                <w:rFonts w:ascii="Calibri" w:hAnsi="Calibri" w:cs="Calibri"/>
                <w:color w:val="EE0000"/>
                <w:sz w:val="22"/>
                <w:szCs w:val="22"/>
              </w:rPr>
              <w:t>)</w:t>
            </w:r>
          </w:p>
          <w:p w14:paraId="23A168B5"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Θα τηρήσει τη νομοθεσία περί υγείας και ασφάλειας των εργαζομένων και πρόληψης του επαγγελματικού κινδύνου</w:t>
            </w:r>
          </w:p>
          <w:p w14:paraId="023AA02E"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lastRenderedPageBreak/>
              <w:t xml:space="preserve">Θα εγγραφεί στο Μητρώο Πραγματικών Δικαιούχων του άρθρου 20 του Ν.4557/2018 (Α΄ 139), ως ισχύει, πριν την υποβολή του 1ου Αιτήματος Επαλήθευσης, εφόσον περιλαμβάνεται στους υπόχρεους εγγραφής στο Μητρώο. </w:t>
            </w:r>
          </w:p>
          <w:p w14:paraId="1E1FAF93"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Θα λειτουργήσει νόμιμα διαθέτοντας το κατάλληλο έγγραφο αδειοδότησης, σύμφωνα με την κείμενη νομοθεσία για την ενισχυόμενη δραστηριότητά τους (ενισχυόμενο ΚΑΔ) (π.χ. άδεια λειτουργίας, υπεύθυνη δήλωση έναρξης λειτουργίας, απαλλακτικό άδειας λειτουργίας, γνωστοποίηση έναρξης λειτουργίας κλπ.) ή εφόσον εμπίπτει σε δραστηριότητες για την άσκηση των οποίων δεν απαιτείται άδεια λειτουργίας, θα υποβάλει Υπεύθυνη Δήλωση του Νόμιμου Εκπροσώπου, όπου θα βεβαιώνεται ότι δεν απαιτείται η έκδοση άδειας λειτουργίας με σχετική τεκμηρίωση ή έγγραφο απαλλαγής από την σχετική υποχρέωση, από τον αρμόδιο Φορέα.</w:t>
            </w:r>
          </w:p>
          <w:p w14:paraId="409F49FC"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Οι επιμέρους δαπάνες που περιλαμβάνονται στη συγκεκριμένη αίτηση χρηματοδότησης δεν έχουν χρηματοδοτηθεί στα πλαίσια άλλης δράσης που χρηματοδοτείται από εθνικούς ή ενωσιακούς πόρους, δεν αποτελούν εγκεκριμένες δαπάνες επιχειρηματικού σχεδίου σε άλλη δράση που χρηματοδοτείται από εθνικούς ή ενωσιακούς πόρους και εφόσον λάβει χώρα έγκριση και για το διάστημα εκείνο που αποτελούν εγκεκριμένες δαπάνες του προς υλοποίηση επιχειρηματικού σχεδίου, δεν θα υποβληθούν προς ένταξη ή πιστοποίηση σε επενδυτικό σχέδιο άλλης δράσης που χρηματοδοτείται από εθνικούς ή ενωσιακούς πόρους.</w:t>
            </w:r>
          </w:p>
          <w:p w14:paraId="39E62024"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Θα υλοποιήσουν την πράξη με τρόπο που θα διασφαλίζει τον σεβασμό των θεμελιωδών δικαιωμάτων και τη συμμόρφωση με τον Χάρτη των Θεμελιωδών Δικαιωμάτων της Ευρωπαϊκής Ένωσης, την ισότητα των φύλων και την ενσωμάτωση της διάστασης του φύλου, την αποτροπή κάθε διάκρισης λόγω φύλου, φυλετικής ή εθνοτικής καταγωγής, θρησκείας ή πεποιθήσεων, αναπηρίας, ηλικίας ή γενετήσιου προσανατολισμού, τη διαφάνεια, την προσβασιμότητα για τα άτομα με αναπηρία, την τήρηση της αρχής της βιώσιμης ανάπτυξης και της ενωσιακής πολιτικής στον τομέα του περιβάλλοντος.</w:t>
            </w:r>
          </w:p>
          <w:p w14:paraId="4C6BC584"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Η προτεινόμενη πράξη δεν περιλαμβάνει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 και εμπίπτει στο πεδίο εφαρμογής του ΕΤΠΑ και εντάσσεται σε έναν τύπο παρέμβασης.</w:t>
            </w:r>
          </w:p>
          <w:p w14:paraId="5D853AE2"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Θα μεριμνήσει για τις κατάλληλες υποδομές με σκοπό την ελαχιστοποίηση των εμποδίων πρόσβασης ατόμων με αναπηρία, όπου αυτό είναι απαραίτητο και αναγκαίο.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κ.λπ.).</w:t>
            </w:r>
          </w:p>
          <w:p w14:paraId="5B30D973"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Δεν θα δραστηριοποιηθεί ως νυχτερινό κέντρο και επιχείρηση προώθησης προϊόντων και παροχής υπηρεσιών μέσω τηλεφώνου (telemarketing). </w:t>
            </w:r>
          </w:p>
          <w:p w14:paraId="7C12F973"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Δεν θα ενταχθεί σε ήδη οργανωμένο ομοιόμορφο δίκτυο διανομής προϊόντων ή παροχής υπηρεσιών, το οποίο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w:t>
            </w:r>
          </w:p>
          <w:p w14:paraId="7EF8A776"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Δεν θα είναι εξωχώρια (offshore) επιχείρηση.</w:t>
            </w:r>
          </w:p>
          <w:p w14:paraId="243D4F48"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Δεν θα έχει το ίδιο αντικείμενο δραστηριότητας με επιχείρηση που λειτουργούσε στον ίδιο χώρο από άλλο επαγγελματία μετά την 1/1/2025.</w:t>
            </w:r>
          </w:p>
          <w:p w14:paraId="5F1748E8"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Δεν θα δημιουργηθεί μετά από μεταβίβαση ή αλλαγή νομικής μορφής ή διάλυση ή/και επαναλειτουργία ή δημιουργία νέας επιχείρησης ή εκμίσθωση από τους ίδιους εταίρους στον ίδιο ή σε άλλο χώρο με το ίδιο αντικείμενο δραστηριότητας.</w:t>
            </w:r>
          </w:p>
          <w:p w14:paraId="1B54DEA0" w14:textId="77777777" w:rsidR="003018B6" w:rsidRPr="003018B6" w:rsidRDefault="003018B6" w:rsidP="003018B6">
            <w:pPr>
              <w:numPr>
                <w:ilvl w:val="0"/>
                <w:numId w:val="16"/>
              </w:numPr>
              <w:suppressAutoHyphens/>
              <w:spacing w:before="120" w:after="120"/>
              <w:jc w:val="both"/>
              <w:rPr>
                <w:rFonts w:ascii="Calibri" w:hAnsi="Calibri" w:cs="Calibri"/>
                <w:sz w:val="22"/>
                <w:szCs w:val="22"/>
              </w:rPr>
            </w:pPr>
            <w:r w:rsidRPr="003018B6">
              <w:rPr>
                <w:rFonts w:ascii="Calibri" w:hAnsi="Calibri" w:cs="Calibri"/>
                <w:sz w:val="22"/>
                <w:szCs w:val="22"/>
              </w:rPr>
              <w:t xml:space="preserve">Δεν θα μετέχουν ως εταίροι νομικά πρόσωπα. </w:t>
            </w:r>
          </w:p>
          <w:p w14:paraId="21ED5AA5"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 xml:space="preserve">Σε περίπτωση έγκρισης / ένταξης της αίτησης χρηματοδότησης συμφωνώ στη δημοσίευση της επωνυμίας του Φορέα, του τίτλου της πράξης και του ποσού της δημόσιας χρηματοδότησης στον κατάλογο των </w:t>
            </w:r>
            <w:r w:rsidRPr="003018B6">
              <w:rPr>
                <w:rFonts w:ascii="Calibri" w:hAnsi="Calibri" w:cs="Calibri"/>
                <w:sz w:val="22"/>
                <w:szCs w:val="22"/>
              </w:rPr>
              <w:lastRenderedPageBreak/>
              <w:t>Δικαιούχων της Δράσης που δημοσιεύεται ηλεκτρονικά ή με άλλο τρόπο, σύμφωνα με το Άρθρο 49, παρ. 2 του Καν. 1060/2021 και το Παράρτημα ΙΧ αυτού.</w:t>
            </w:r>
          </w:p>
          <w:p w14:paraId="29BB4076"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Αποδέχομαι ότι τα μηνύματα που θα αποστέλλονται από το ΟΠΣΚΕ, την ΕΥΔ και τον ΕΦ, μέσω</w:t>
            </w:r>
            <w:r w:rsidRPr="003018B6">
              <w:rPr>
                <w:rFonts w:ascii="Calibri" w:hAnsi="Calibri" w:cs="Calibri"/>
                <w:sz w:val="22"/>
                <w:szCs w:val="22"/>
              </w:rPr>
              <w:br/>
              <w:t>ηλεκτρονικού ταχυδρομείου και ειδικότερα στην ηλεκτρονική διεύθυνση e-mail που αποτυπώνεται στα στοιχεία επικοινωνίας στο προφίλ του δικαιούχου, καθώς και στα στοιχεία επικοινωνίας του συντονιστή, 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της/των εν λόγω ηλεκτρονικής/ων διεύθυνσης/</w:t>
            </w:r>
            <w:proofErr w:type="spellStart"/>
            <w:r w:rsidRPr="003018B6">
              <w:rPr>
                <w:rFonts w:ascii="Calibri" w:hAnsi="Calibri" w:cs="Calibri"/>
                <w:sz w:val="22"/>
                <w:szCs w:val="22"/>
              </w:rPr>
              <w:t>εων</w:t>
            </w:r>
            <w:proofErr w:type="spellEnd"/>
            <w:r w:rsidRPr="003018B6">
              <w:rPr>
                <w:rFonts w:ascii="Calibri" w:hAnsi="Calibri" w:cs="Calibri"/>
                <w:sz w:val="22"/>
                <w:szCs w:val="22"/>
              </w:rPr>
              <w:t>.</w:t>
            </w:r>
          </w:p>
          <w:p w14:paraId="0FA4C483"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Αποδέχομαι ότι κατά την υλοποίηση του έργου, η επικοινωνία με τον ΕΦ και την ΕΥΔ Προγράμματος Ήπειρος αναφορικά με την εξέλιξη και ολοκλήρωση της πράξης (αιτήματα τροποποίησης, εκθέσεις προόδου και ολοκλήρωσης κλπ.) δύναται να γίνεται ηλεκτρονικά (on screen) μέσω ηλεκτρονικών εντύπων, όπως αυτά θα καθοριστούν από τον ΕΦ και την ΕΥΔ.</w:t>
            </w:r>
          </w:p>
          <w:p w14:paraId="3F13A0AB"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Είμαι ενημερωμένος και η πρόταση που υποβάλω είναι εναρμονισμένη και υπακούει στους περιορισμούς και πληροί όλες τις προϋποθέσεις του Κανονισμού 2023/2831 (OJ EL L 15.12.2023) (De Minimis).</w:t>
            </w:r>
          </w:p>
          <w:p w14:paraId="6F079A1C" w14:textId="77777777" w:rsidR="003018B6" w:rsidRPr="003018B6" w:rsidRDefault="003018B6" w:rsidP="003018B6">
            <w:pPr>
              <w:numPr>
                <w:ilvl w:val="0"/>
                <w:numId w:val="12"/>
              </w:numPr>
              <w:suppressAutoHyphens/>
              <w:spacing w:after="120"/>
              <w:jc w:val="both"/>
              <w:rPr>
                <w:rFonts w:ascii="Calibri" w:hAnsi="Calibri" w:cs="Calibri"/>
                <w:sz w:val="22"/>
                <w:szCs w:val="22"/>
              </w:rPr>
            </w:pPr>
            <w:r w:rsidRPr="003018B6">
              <w:rPr>
                <w:rFonts w:ascii="Calibri" w:hAnsi="Calibri" w:cs="Calibri"/>
                <w:sz w:val="22"/>
                <w:szCs w:val="22"/>
              </w:rPr>
              <w:t>Γνωρίζω ότι διόρθωση ή τροποποίηση ή συμπλήρωση τυχόν ελλειπόντων στοιχείων, έστω και συμπληρωματικών, δεν επιτρέπεται μετά την ολοκλήρωση της ηλεκτρονικής υποβολής της αίτησης και δεν θεραπεύεται σε οποιοδήποτε μεταγενέστερο στάδιο.</w:t>
            </w:r>
          </w:p>
          <w:p w14:paraId="11B003C9" w14:textId="77777777" w:rsidR="003018B6" w:rsidRPr="003018B6" w:rsidRDefault="003018B6" w:rsidP="003018B6">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 xml:space="preserve">Αν ο Δικαιούχος δραστηριοποιηθεί σε τομείς οι οποίοι δεν εμπίπτουν στο πεδίο εφαρμογής του </w:t>
            </w:r>
            <w:proofErr w:type="spellStart"/>
            <w:r w:rsidRPr="003018B6">
              <w:rPr>
                <w:rFonts w:ascii="Calibri" w:hAnsi="Calibri" w:cs="Calibri"/>
                <w:sz w:val="22"/>
                <w:szCs w:val="22"/>
              </w:rPr>
              <w:t>Kαν</w:t>
            </w:r>
            <w:proofErr w:type="spellEnd"/>
            <w:r w:rsidRPr="003018B6">
              <w:rPr>
                <w:rFonts w:ascii="Calibri" w:hAnsi="Calibri" w:cs="Calibri"/>
                <w:sz w:val="22"/>
                <w:szCs w:val="22"/>
              </w:rPr>
              <w:t>. 2023/2831 (OJ EL L 15.12.2023) και σε έναν ή περισσότερους από τους τομείς οι οποίοι εμπίπτουν στο πεδίο εφαρμογής του εν λόγω κανονισμού ή ασκεί άλλες δραστηριότητες που εμπίπτουν στο πεδίο εφαρμογής αυτού, θα διασφαλίζω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παρούσης πρόσκλησης. Επιπλέον το επιχορηγούμενο προσωπικό δεν πρόκειται να απασχοληθεί στο εξαιρούμενο αντικείμενο εργασιών από το πεδίο εφαρμογής του κανονισμού.</w:t>
            </w:r>
          </w:p>
          <w:p w14:paraId="244AE011" w14:textId="23D6541A" w:rsidR="00B96BBA" w:rsidRPr="0078545F" w:rsidRDefault="003018B6" w:rsidP="0078545F">
            <w:pPr>
              <w:numPr>
                <w:ilvl w:val="0"/>
                <w:numId w:val="12"/>
              </w:numPr>
              <w:suppressAutoHyphens/>
              <w:spacing w:before="120" w:after="120"/>
              <w:jc w:val="both"/>
              <w:rPr>
                <w:rFonts w:ascii="Calibri" w:hAnsi="Calibri" w:cs="Calibri"/>
                <w:sz w:val="22"/>
                <w:szCs w:val="22"/>
              </w:rPr>
            </w:pPr>
            <w:r w:rsidRPr="003018B6">
              <w:rPr>
                <w:rFonts w:ascii="Calibri" w:hAnsi="Calibri" w:cs="Calibri"/>
                <w:sz w:val="22"/>
                <w:szCs w:val="22"/>
              </w:rPr>
              <w:t>Αποδέχομαι ότι η υποβολή της αίτησης χρηματοδότησης στη Δράση συνιστά εξουσιοδότηση προς την ΕΥΔ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δεν μπορούν να καλύψουν απαιτούμενα δικαιολογητικά συμμετοχής, όπως αυτά αποτυπώνονται στο σχετικό παράρτημα της πρόσκλησης της Δράσης, αλλά εφόσον ληφθούν τα στοιχεία αυτά κατισχύουν των δηλωθέντων ή/και των αναγραφόμενων στα έντυπα που συνοδεύουν την αίτηση.</w:t>
            </w:r>
          </w:p>
        </w:tc>
      </w:tr>
    </w:tbl>
    <w:p w14:paraId="1C8D0836" w14:textId="77777777" w:rsidR="0036091B" w:rsidRDefault="0036091B" w:rsidP="0078545F">
      <w:pPr>
        <w:ind w:right="-16"/>
        <w:rPr>
          <w:rFonts w:ascii="Tahoma" w:hAnsi="Tahoma" w:cs="Tahoma"/>
          <w:sz w:val="18"/>
          <w:szCs w:val="18"/>
        </w:rPr>
      </w:pPr>
      <w:bookmarkStart w:id="0" w:name="_Hlk190260850"/>
      <w:bookmarkStart w:id="1" w:name="_Hlk190261058"/>
    </w:p>
    <w:p w14:paraId="6E096E75" w14:textId="263363EB"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Ημερομηνία:</w:t>
      </w:r>
      <w:r>
        <w:rPr>
          <w:rFonts w:ascii="Tahoma" w:hAnsi="Tahoma" w:cs="Tahoma"/>
          <w:sz w:val="18"/>
          <w:szCs w:val="18"/>
        </w:rPr>
        <w:t xml:space="preserve"> </w:t>
      </w:r>
      <w:r w:rsidRPr="00AD74C9">
        <w:rPr>
          <w:rFonts w:ascii="Tahoma" w:hAnsi="Tahoma" w:cs="Tahoma"/>
          <w:sz w:val="18"/>
          <w:szCs w:val="18"/>
        </w:rPr>
        <w:t>…</w:t>
      </w:r>
      <w:r w:rsidR="00845E24" w:rsidRPr="00B93474">
        <w:rPr>
          <w:rFonts w:ascii="Tahoma" w:hAnsi="Tahoma" w:cs="Tahoma"/>
          <w:sz w:val="18"/>
          <w:szCs w:val="18"/>
        </w:rPr>
        <w:t>/</w:t>
      </w:r>
      <w:r w:rsidRPr="00AD74C9">
        <w:rPr>
          <w:rFonts w:ascii="Tahoma" w:hAnsi="Tahoma" w:cs="Tahoma"/>
          <w:sz w:val="18"/>
          <w:szCs w:val="18"/>
        </w:rPr>
        <w:t>……</w:t>
      </w:r>
      <w:r w:rsidR="00845E24" w:rsidRPr="00B93474">
        <w:rPr>
          <w:rFonts w:ascii="Tahoma" w:hAnsi="Tahoma" w:cs="Tahoma"/>
          <w:sz w:val="18"/>
          <w:szCs w:val="18"/>
        </w:rPr>
        <w:t>/</w:t>
      </w:r>
      <w:r w:rsidRPr="00AD74C9">
        <w:rPr>
          <w:rFonts w:ascii="Tahoma" w:hAnsi="Tahoma" w:cs="Tahoma"/>
          <w:sz w:val="18"/>
          <w:szCs w:val="18"/>
        </w:rPr>
        <w:t>20…</w:t>
      </w:r>
    </w:p>
    <w:bookmarkEnd w:id="0"/>
    <w:p w14:paraId="7F5F9819" w14:textId="77777777" w:rsidR="00292ECD" w:rsidRPr="00B93474" w:rsidRDefault="00292ECD" w:rsidP="00292ECD">
      <w:pPr>
        <w:ind w:left="5670" w:right="-16"/>
        <w:jc w:val="center"/>
        <w:rPr>
          <w:rFonts w:ascii="Tahoma" w:hAnsi="Tahoma" w:cs="Tahoma"/>
          <w:sz w:val="18"/>
          <w:szCs w:val="18"/>
        </w:rPr>
      </w:pPr>
    </w:p>
    <w:p w14:paraId="18C966D8" w14:textId="16978719"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 xml:space="preserve">Για </w:t>
      </w:r>
      <w:r w:rsidR="008E5C58" w:rsidRPr="008E5C58">
        <w:rPr>
          <w:rFonts w:ascii="Tahoma" w:hAnsi="Tahoma" w:cs="Tahoma"/>
          <w:sz w:val="18"/>
          <w:szCs w:val="18"/>
        </w:rPr>
        <w:t>τον Δικαιούχο</w:t>
      </w:r>
    </w:p>
    <w:p w14:paraId="017B330E" w14:textId="73230AFA"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Ο Εκπρόσωπος</w:t>
      </w:r>
    </w:p>
    <w:p w14:paraId="6E62579B" w14:textId="77777777" w:rsidR="00292ECD" w:rsidRPr="00845E24" w:rsidRDefault="00292ECD" w:rsidP="00292ECD">
      <w:pPr>
        <w:ind w:left="5670" w:right="-16"/>
        <w:jc w:val="center"/>
        <w:rPr>
          <w:rFonts w:ascii="Tahoma" w:hAnsi="Tahoma" w:cs="Tahoma"/>
          <w:sz w:val="18"/>
          <w:szCs w:val="18"/>
        </w:rPr>
      </w:pPr>
    </w:p>
    <w:p w14:paraId="5CA649BD" w14:textId="77777777" w:rsidR="00292ECD" w:rsidRPr="00845E24" w:rsidRDefault="00292ECD" w:rsidP="00292ECD">
      <w:pPr>
        <w:ind w:left="5670" w:right="-16"/>
        <w:jc w:val="center"/>
        <w:rPr>
          <w:rFonts w:ascii="Tahoma" w:hAnsi="Tahoma" w:cs="Tahoma"/>
          <w:sz w:val="18"/>
          <w:szCs w:val="18"/>
        </w:rPr>
      </w:pPr>
    </w:p>
    <w:p w14:paraId="4DC7C600" w14:textId="33372244"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(Στοιχεία Εκπροσώπου,</w:t>
      </w:r>
    </w:p>
    <w:p w14:paraId="0403DA93" w14:textId="6460DD9F" w:rsidR="00292ECD" w:rsidRPr="00AD74C9" w:rsidRDefault="008E5C58" w:rsidP="00292ECD">
      <w:pPr>
        <w:ind w:left="5670" w:right="-16"/>
        <w:jc w:val="center"/>
        <w:rPr>
          <w:rFonts w:ascii="Tahoma" w:hAnsi="Tahoma" w:cs="Tahoma"/>
          <w:sz w:val="18"/>
          <w:szCs w:val="18"/>
        </w:rPr>
      </w:pPr>
      <w:bookmarkStart w:id="2" w:name="_Hlk190260874"/>
      <w:r w:rsidRPr="008E5C58">
        <w:rPr>
          <w:rFonts w:ascii="Tahoma" w:hAnsi="Tahoma" w:cs="Tahoma"/>
          <w:sz w:val="18"/>
          <w:szCs w:val="18"/>
        </w:rPr>
        <w:t xml:space="preserve">γνήσιο υπογραφής </w:t>
      </w:r>
      <w:r>
        <w:rPr>
          <w:rFonts w:ascii="Tahoma" w:hAnsi="Tahoma" w:cs="Tahoma"/>
          <w:sz w:val="18"/>
          <w:szCs w:val="18"/>
        </w:rPr>
        <w:t xml:space="preserve">ή </w:t>
      </w:r>
      <w:r w:rsidR="00292ECD" w:rsidRPr="00AD74C9">
        <w:rPr>
          <w:rFonts w:ascii="Tahoma" w:hAnsi="Tahoma" w:cs="Tahoma"/>
          <w:sz w:val="18"/>
          <w:szCs w:val="18"/>
        </w:rPr>
        <w:t xml:space="preserve">ψηφιακή υπογραφή ή από </w:t>
      </w:r>
      <w:r w:rsidR="00292ECD" w:rsidRPr="007814E3">
        <w:rPr>
          <w:rFonts w:ascii="Tahoma" w:hAnsi="Tahoma" w:cs="Tahoma"/>
          <w:sz w:val="18"/>
          <w:szCs w:val="18"/>
        </w:rPr>
        <w:t>gov</w:t>
      </w:r>
      <w:r w:rsidR="00292ECD" w:rsidRPr="00AD74C9">
        <w:rPr>
          <w:rFonts w:ascii="Tahoma" w:hAnsi="Tahoma" w:cs="Tahoma"/>
          <w:sz w:val="18"/>
          <w:szCs w:val="18"/>
        </w:rPr>
        <w:t>.</w:t>
      </w:r>
      <w:r w:rsidR="00292ECD" w:rsidRPr="007814E3">
        <w:rPr>
          <w:rFonts w:ascii="Tahoma" w:hAnsi="Tahoma" w:cs="Tahoma"/>
          <w:sz w:val="18"/>
          <w:szCs w:val="18"/>
        </w:rPr>
        <w:t>gr</w:t>
      </w:r>
      <w:r w:rsidR="00292ECD" w:rsidRPr="00AD74C9">
        <w:rPr>
          <w:rFonts w:ascii="Tahoma" w:hAnsi="Tahoma" w:cs="Tahoma"/>
          <w:sz w:val="18"/>
          <w:szCs w:val="18"/>
        </w:rPr>
        <w:t>)</w:t>
      </w:r>
    </w:p>
    <w:bookmarkEnd w:id="1"/>
    <w:bookmarkEnd w:id="2"/>
    <w:p w14:paraId="7FE73BD3" w14:textId="77777777" w:rsidR="00832A6F" w:rsidRDefault="00832A6F">
      <w:pPr>
        <w:jc w:val="both"/>
        <w:rPr>
          <w:rFonts w:ascii="Arial" w:hAnsi="Arial" w:cs="Arial"/>
          <w:sz w:val="18"/>
        </w:rPr>
      </w:pPr>
    </w:p>
    <w:p w14:paraId="64EF11C0" w14:textId="2159AE20" w:rsidR="00832A6F" w:rsidRPr="00673833" w:rsidRDefault="00673833">
      <w:pPr>
        <w:jc w:val="both"/>
        <w:rPr>
          <w:rFonts w:ascii="Arial" w:hAnsi="Arial" w:cs="Arial"/>
          <w:b/>
          <w:bCs/>
          <w:sz w:val="18"/>
        </w:rPr>
      </w:pPr>
      <w:r w:rsidRPr="00673833">
        <w:rPr>
          <w:rFonts w:ascii="Tahoma" w:hAnsi="Tahoma" w:cs="Tahoma"/>
          <w:b/>
          <w:bCs/>
          <w:sz w:val="18"/>
          <w:szCs w:val="18"/>
        </w:rPr>
        <w:t xml:space="preserve">Η Υ.Δ. </w:t>
      </w:r>
      <w:r w:rsidR="00292ECD" w:rsidRPr="00292ECD">
        <w:rPr>
          <w:rFonts w:ascii="Tahoma" w:hAnsi="Tahoma" w:cs="Tahoma"/>
          <w:b/>
          <w:bCs/>
          <w:sz w:val="18"/>
          <w:szCs w:val="18"/>
        </w:rPr>
        <w:t xml:space="preserve">θα πρέπει να προσαρμοστεί ανάλογα με τα στοιχεία του </w:t>
      </w:r>
      <w:r w:rsidR="009034CD">
        <w:rPr>
          <w:rFonts w:ascii="Tahoma" w:hAnsi="Tahoma" w:cs="Tahoma"/>
          <w:b/>
          <w:bCs/>
          <w:sz w:val="18"/>
          <w:szCs w:val="18"/>
        </w:rPr>
        <w:t>δ</w:t>
      </w:r>
      <w:r w:rsidR="00292ECD" w:rsidRPr="00292ECD">
        <w:rPr>
          <w:rFonts w:ascii="Tahoma" w:hAnsi="Tahoma" w:cs="Tahoma"/>
          <w:b/>
          <w:bCs/>
          <w:sz w:val="18"/>
          <w:szCs w:val="18"/>
        </w:rPr>
        <w:t>υνητικού δικαιούχου και να υπογραφεί από τον εκπρόσωπο του.</w:t>
      </w:r>
    </w:p>
    <w:p w14:paraId="56DCA274" w14:textId="77777777" w:rsidR="00673833" w:rsidRPr="00673833" w:rsidRDefault="00673833">
      <w:pPr>
        <w:jc w:val="both"/>
        <w:rPr>
          <w:rFonts w:ascii="Arial" w:hAnsi="Arial" w:cs="Arial"/>
          <w:sz w:val="18"/>
        </w:rPr>
      </w:pPr>
    </w:p>
    <w:p w14:paraId="4288D595" w14:textId="77777777" w:rsidR="00832A6F" w:rsidRDefault="00832A6F">
      <w:pPr>
        <w:jc w:val="both"/>
        <w:rPr>
          <w:rFonts w:ascii="Arial" w:hAnsi="Arial" w:cs="Arial"/>
          <w:sz w:val="18"/>
        </w:rPr>
      </w:pPr>
    </w:p>
    <w:p w14:paraId="16767F03" w14:textId="77777777" w:rsidR="00832A6F" w:rsidRPr="009E0DAC" w:rsidRDefault="00832A6F">
      <w:pPr>
        <w:pStyle w:val="a6"/>
        <w:jc w:val="both"/>
        <w:rPr>
          <w:sz w:val="16"/>
          <w:szCs w:val="16"/>
        </w:rPr>
      </w:pPr>
      <w:r w:rsidRPr="009E0DAC">
        <w:rPr>
          <w:sz w:val="16"/>
          <w:szCs w:val="16"/>
        </w:rPr>
        <w:t>(1) Αναγράφεται από τον ενδιαφερόμενο πολίτη ή Αρχή ή η Υπηρεσία του δημόσιου τομέα, που απευθύνεται η αίτηση.</w:t>
      </w:r>
    </w:p>
    <w:p w14:paraId="5AF34D50" w14:textId="77777777" w:rsidR="00832A6F" w:rsidRPr="009E0DAC" w:rsidRDefault="00832A6F">
      <w:pPr>
        <w:pStyle w:val="a6"/>
        <w:jc w:val="both"/>
        <w:rPr>
          <w:sz w:val="16"/>
          <w:szCs w:val="16"/>
        </w:rPr>
      </w:pPr>
      <w:r w:rsidRPr="009E0DAC">
        <w:rPr>
          <w:sz w:val="16"/>
          <w:szCs w:val="16"/>
        </w:rPr>
        <w:t xml:space="preserve">(2) Αναγράφεται ολογράφως. </w:t>
      </w:r>
    </w:p>
    <w:p w14:paraId="42E9CAE2" w14:textId="77777777" w:rsidR="00832A6F" w:rsidRPr="009E0DAC" w:rsidRDefault="00832A6F">
      <w:pPr>
        <w:pStyle w:val="a6"/>
        <w:jc w:val="both"/>
        <w:rPr>
          <w:sz w:val="16"/>
          <w:szCs w:val="16"/>
        </w:rPr>
      </w:pPr>
      <w:r w:rsidRPr="009E0DAC">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E190B42" w14:textId="77777777" w:rsidR="00832A6F" w:rsidRPr="009E0DAC" w:rsidRDefault="00832A6F" w:rsidP="00D1229C">
      <w:pPr>
        <w:pStyle w:val="a6"/>
        <w:jc w:val="both"/>
        <w:rPr>
          <w:sz w:val="16"/>
          <w:szCs w:val="16"/>
        </w:rPr>
      </w:pPr>
      <w:r w:rsidRPr="009E0DAC">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832A6F" w:rsidRPr="009E0DAC" w:rsidSect="00A0074E">
      <w:headerReference w:type="default" r:id="rId8"/>
      <w:pgSz w:w="11906" w:h="16838" w:code="9"/>
      <w:pgMar w:top="1440" w:right="851" w:bottom="1276"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9954C" w14:textId="77777777" w:rsidR="0021187F" w:rsidRDefault="0021187F">
      <w:r>
        <w:separator/>
      </w:r>
    </w:p>
  </w:endnote>
  <w:endnote w:type="continuationSeparator" w:id="0">
    <w:p w14:paraId="07098C99" w14:textId="77777777" w:rsidR="0021187F" w:rsidRDefault="0021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89528" w14:textId="77777777" w:rsidR="0021187F" w:rsidRDefault="0021187F">
      <w:r>
        <w:separator/>
      </w:r>
    </w:p>
  </w:footnote>
  <w:footnote w:type="continuationSeparator" w:id="0">
    <w:p w14:paraId="089F7B1E" w14:textId="77777777" w:rsidR="0021187F" w:rsidRDefault="00211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896" w14:textId="77777777" w:rsidR="00A9602E" w:rsidRDefault="00A9602E">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10"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2"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3" w15:restartNumberingAfterBreak="0">
    <w:nsid w:val="71E52970"/>
    <w:multiLevelType w:val="hybridMultilevel"/>
    <w:tmpl w:val="5FF810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34147F2"/>
    <w:multiLevelType w:val="hybridMultilevel"/>
    <w:tmpl w:val="BFFA93C8"/>
    <w:lvl w:ilvl="0" w:tplc="B79EAC82">
      <w:start w:val="1"/>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76C82B35"/>
    <w:multiLevelType w:val="hybridMultilevel"/>
    <w:tmpl w:val="183AC1D8"/>
    <w:lvl w:ilvl="0" w:tplc="04080001">
      <w:start w:val="1"/>
      <w:numFmt w:val="bullet"/>
      <w:lvlText w:val=""/>
      <w:lvlJc w:val="left"/>
      <w:pPr>
        <w:ind w:left="360" w:hanging="360"/>
      </w:pPr>
      <w:rPr>
        <w:rFonts w:ascii="Symbol" w:hAnsi="Symbol"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17919554">
    <w:abstractNumId w:val="2"/>
  </w:num>
  <w:num w:numId="2" w16cid:durableId="1447235396">
    <w:abstractNumId w:val="6"/>
  </w:num>
  <w:num w:numId="3" w16cid:durableId="1644037626">
    <w:abstractNumId w:val="0"/>
  </w:num>
  <w:num w:numId="4" w16cid:durableId="1867936686">
    <w:abstractNumId w:val="3"/>
  </w:num>
  <w:num w:numId="5" w16cid:durableId="730230714">
    <w:abstractNumId w:val="1"/>
  </w:num>
  <w:num w:numId="6" w16cid:durableId="330916022">
    <w:abstractNumId w:val="12"/>
  </w:num>
  <w:num w:numId="7" w16cid:durableId="1634821751">
    <w:abstractNumId w:val="11"/>
  </w:num>
  <w:num w:numId="8" w16cid:durableId="713429648">
    <w:abstractNumId w:val="9"/>
  </w:num>
  <w:num w:numId="9" w16cid:durableId="1211917671">
    <w:abstractNumId w:val="7"/>
  </w:num>
  <w:num w:numId="10" w16cid:durableId="2110348590">
    <w:abstractNumId w:val="10"/>
  </w:num>
  <w:num w:numId="11" w16cid:durableId="25494382">
    <w:abstractNumId w:val="5"/>
  </w:num>
  <w:num w:numId="12" w16cid:durableId="1387757043">
    <w:abstractNumId w:val="8"/>
  </w:num>
  <w:num w:numId="13" w16cid:durableId="1963995636">
    <w:abstractNumId w:val="14"/>
  </w:num>
  <w:num w:numId="14" w16cid:durableId="261841504">
    <w:abstractNumId w:val="13"/>
  </w:num>
  <w:num w:numId="15" w16cid:durableId="1212575807">
    <w:abstractNumId w:val="4"/>
  </w:num>
  <w:num w:numId="16" w16cid:durableId="20779747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6F"/>
    <w:rsid w:val="00070219"/>
    <w:rsid w:val="000D7EEE"/>
    <w:rsid w:val="00113AC7"/>
    <w:rsid w:val="001B338D"/>
    <w:rsid w:val="0021187F"/>
    <w:rsid w:val="00280112"/>
    <w:rsid w:val="00292ECD"/>
    <w:rsid w:val="002A27F9"/>
    <w:rsid w:val="002C1D60"/>
    <w:rsid w:val="002F2E92"/>
    <w:rsid w:val="003018B6"/>
    <w:rsid w:val="003273C6"/>
    <w:rsid w:val="00346B94"/>
    <w:rsid w:val="0035590D"/>
    <w:rsid w:val="0036091B"/>
    <w:rsid w:val="00373833"/>
    <w:rsid w:val="003E1DA8"/>
    <w:rsid w:val="00494465"/>
    <w:rsid w:val="004E149F"/>
    <w:rsid w:val="004E5896"/>
    <w:rsid w:val="00545C17"/>
    <w:rsid w:val="005C5832"/>
    <w:rsid w:val="00601525"/>
    <w:rsid w:val="00614686"/>
    <w:rsid w:val="00636A2F"/>
    <w:rsid w:val="00673833"/>
    <w:rsid w:val="006816CC"/>
    <w:rsid w:val="006C5F99"/>
    <w:rsid w:val="006F4B3B"/>
    <w:rsid w:val="0078545F"/>
    <w:rsid w:val="007C2375"/>
    <w:rsid w:val="00821516"/>
    <w:rsid w:val="00832A6F"/>
    <w:rsid w:val="00845E24"/>
    <w:rsid w:val="00851A2E"/>
    <w:rsid w:val="008B1540"/>
    <w:rsid w:val="008E5C58"/>
    <w:rsid w:val="008F1BBE"/>
    <w:rsid w:val="009034CD"/>
    <w:rsid w:val="0094588B"/>
    <w:rsid w:val="009967CE"/>
    <w:rsid w:val="009E0DAC"/>
    <w:rsid w:val="00A0074E"/>
    <w:rsid w:val="00A13FFB"/>
    <w:rsid w:val="00A366DE"/>
    <w:rsid w:val="00A40ACA"/>
    <w:rsid w:val="00A7134A"/>
    <w:rsid w:val="00A92F0A"/>
    <w:rsid w:val="00A9602E"/>
    <w:rsid w:val="00AA35F0"/>
    <w:rsid w:val="00B90403"/>
    <w:rsid w:val="00B93474"/>
    <w:rsid w:val="00B96687"/>
    <w:rsid w:val="00B96BBA"/>
    <w:rsid w:val="00BC7920"/>
    <w:rsid w:val="00BD0F1B"/>
    <w:rsid w:val="00BD1AA1"/>
    <w:rsid w:val="00C6789B"/>
    <w:rsid w:val="00D1229C"/>
    <w:rsid w:val="00D44A51"/>
    <w:rsid w:val="00D840B5"/>
    <w:rsid w:val="00DA5E58"/>
    <w:rsid w:val="00DB75AD"/>
    <w:rsid w:val="00DD3112"/>
    <w:rsid w:val="00DE77F4"/>
    <w:rsid w:val="00E229E9"/>
    <w:rsid w:val="00E70B3C"/>
    <w:rsid w:val="00E83227"/>
    <w:rsid w:val="00EE6D90"/>
    <w:rsid w:val="00EF2B98"/>
    <w:rsid w:val="00F50C46"/>
    <w:rsid w:val="00FB23F9"/>
    <w:rsid w:val="00FB78B1"/>
    <w:rsid w:val="00FE27E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043FFDB8"/>
  <w15:chartTrackingRefBased/>
  <w15:docId w15:val="{49964900-3553-48BB-8875-60F98EAC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
    <w:link w:val="Char"/>
    <w:uiPriority w:val="1"/>
    <w:qFormat/>
    <w:rsid w:val="00EE6D90"/>
    <w:pPr>
      <w:suppressAutoHyphens/>
      <w:spacing w:before="120" w:after="120" w:line="276" w:lineRule="auto"/>
      <w:ind w:left="720"/>
      <w:contextualSpacing/>
      <w:jc w:val="both"/>
    </w:pPr>
    <w:rPr>
      <w:rFonts w:ascii="Calibri" w:hAnsi="Calibri"/>
      <w:sz w:val="22"/>
      <w:lang w:val="en-GB" w:eastAsia="ar-SA"/>
    </w:rPr>
  </w:style>
  <w:style w:type="character" w:customStyle="1" w:styleId="Char">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8"/>
    <w:uiPriority w:val="1"/>
    <w:qFormat/>
    <w:locked/>
    <w:rsid w:val="00EE6D90"/>
    <w:rPr>
      <w:rFonts w:ascii="Calibri" w:hAnsi="Calibri"/>
      <w:sz w:val="22"/>
      <w:szCs w:val="24"/>
      <w:lang w:val="en-GB" w:eastAsia="ar-SA"/>
    </w:rPr>
  </w:style>
  <w:style w:type="character" w:styleId="a9">
    <w:name w:val="footnote reference"/>
    <w:aliases w:val="Footnote symbol,Footnote,υποσημείωση1,Footnote reference number,note TESI"/>
    <w:rsid w:val="006738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ΕΝΤΥΠΟ ΚΕΠ</Template>
  <TotalTime>30</TotalTime>
  <Pages>4</Pages>
  <Words>1861</Words>
  <Characters>11073</Characters>
  <Application>Microsoft Office Word</Application>
  <DocSecurity>0</DocSecurity>
  <Lines>270</Lines>
  <Paragraphs>133</Paragraphs>
  <ScaleCrop>false</ScaleCrop>
  <HeadingPairs>
    <vt:vector size="2" baseType="variant">
      <vt:variant>
        <vt:lpstr>Τίτλος</vt:lpstr>
      </vt:variant>
      <vt:variant>
        <vt:i4>1</vt:i4>
      </vt:variant>
    </vt:vector>
  </HeadingPairs>
  <TitlesOfParts>
    <vt:vector size="1" baseType="lpstr">
      <vt:lpstr>ΥΠΕΥΘΥΝΗ ΔΗΛΩΣΗ ΤΟΥ ΝΟΜΟΥ 105</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 ΤΟΥ ΝΟΜΟΥ 105</dc:title>
  <dc:subject/>
  <dc:creator>Π.Σ. Μ.Ο.Π.</dc:creator>
  <cp:keywords/>
  <dc:description>ΥΠΕΥΘΥΝΗ ΔΗΛΩΣΗ ΤΟΥ ΝΟΜΟΥ 105 ΓΙΑ ΤΗΝ ΕΓΓΡΑΦΗ ΣΤΟΝ ΠΑΝΕΛΛΗΝΙΟ ΣΥΛΛΟΓΟ ΜΗΧΑΝΙΚΩΝ ΟΡΥΚΤΩΝ ΠΟΡΩΝ</dc:description>
  <cp:lastModifiedBy>ΜΠΑΛΤΟΓΙΑΝΝΗΣ ΝΙΚΟΛΑΟΣ</cp:lastModifiedBy>
  <cp:revision>44</cp:revision>
  <cp:lastPrinted>2002-09-25T07:58:00Z</cp:lastPrinted>
  <dcterms:created xsi:type="dcterms:W3CDTF">2025-02-12T08:40:00Z</dcterms:created>
  <dcterms:modified xsi:type="dcterms:W3CDTF">2026-04-14T11:33:00Z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507966208</vt:i4>
  </property>
  <property fmtid="{D5CDD505-2E9C-101B-9397-08002B2CF9AE}" pid="3" name="_EmailSubject">
    <vt:lpwstr>Υλικο και παλι</vt:lpwstr>
  </property>
  <property fmtid="{D5CDD505-2E9C-101B-9397-08002B2CF9AE}" pid="4" name="_AuthorEmail">
    <vt:lpwstr>elavg@gspa.gr</vt:lpwstr>
  </property>
  <property fmtid="{D5CDD505-2E9C-101B-9397-08002B2CF9AE}" pid="5" name="_AuthorEmailDisplayName">
    <vt:lpwstr>ELEF AVGERI</vt:lpwstr>
  </property>
  <property fmtid="{D5CDD505-2E9C-101B-9397-08002B2CF9AE}" pid="6" name="_ReviewingToolsShownOnce">
    <vt:lpwstr/>
  </property>
</Properties>
</file>